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29BD" w:rsidRPr="005329BD" w:rsidRDefault="005329BD" w:rsidP="005329BD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6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  <w:color w:val="FFFFFF"/>
              </w:rPr>
            </w:pPr>
            <w:r w:rsidRPr="005329BD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  <w:color w:val="FFFFFF"/>
              </w:rPr>
            </w:pPr>
            <w:r w:rsidRPr="005329BD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  <w:color w:val="FFFFFF"/>
              </w:rPr>
            </w:pPr>
            <w:r w:rsidRPr="005329BD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18.67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29.00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32.23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37.58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17.27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14.01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00.30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00.23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15.31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10.17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07.76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04.67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02.89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01.68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00.74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00.39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02.36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01.13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02.46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01.14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ZAF</w:t>
            </w:r>
          </w:p>
        </w:tc>
      </w:tr>
    </w:tbl>
    <w:p w:rsidR="005329BD" w:rsidRDefault="005329BD" w:rsidP="005329BD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5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29BD" w:rsidRDefault="005329B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7tPoOI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5329BD" w:rsidRDefault="005329BD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4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29BD" w:rsidRPr="005329BD" w:rsidRDefault="005329BD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It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n4GiLX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5329BD" w:rsidRPr="005329BD" w:rsidRDefault="005329BD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3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29BD" w:rsidRPr="005329BD" w:rsidRDefault="005329BD" w:rsidP="005329BD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2336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2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  <w:color w:val="FFFFFF"/>
              </w:rPr>
            </w:pPr>
            <w:r w:rsidRPr="005329BD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  <w:color w:val="FFFFFF"/>
              </w:rPr>
            </w:pPr>
            <w:r w:rsidRPr="005329BD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  <w:color w:val="FFFFFF"/>
              </w:rPr>
            </w:pPr>
            <w:r w:rsidRPr="005329BD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16.46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26.15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32.45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38.70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19.20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15.94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00.58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00.45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11.72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07.97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08.12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05.00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01.58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00.94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01.40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00.76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04.77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02.33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03.72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01.77</w:t>
            </w:r>
          </w:p>
        </w:tc>
      </w:tr>
      <w:tr w:rsidR="005329BD" w:rsidRPr="005329BD" w:rsidTr="005329BD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329BD" w:rsidRPr="005329BD" w:rsidRDefault="005329BD" w:rsidP="005329BD">
            <w:pPr>
              <w:rPr>
                <w:b/>
                <w:bCs/>
                <w:i/>
                <w:iCs/>
              </w:rPr>
            </w:pPr>
            <w:r w:rsidRPr="005329BD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5329BD" w:rsidRPr="005329BD" w:rsidRDefault="005329BD" w:rsidP="005329BD">
            <w:r w:rsidRPr="005329BD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5329BD" w:rsidRPr="005329BD" w:rsidRDefault="005329BD" w:rsidP="005329BD">
            <w:r w:rsidRPr="005329BD">
              <w:t>ZAF</w:t>
            </w:r>
          </w:p>
        </w:tc>
      </w:tr>
    </w:tbl>
    <w:p w:rsidR="006C65D5" w:rsidRPr="005329BD" w:rsidRDefault="005329BD" w:rsidP="005329BD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1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29BD" w:rsidRDefault="005329B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588.8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MHvjyyIAgAADg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5329BD" w:rsidRDefault="005329BD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29BD" w:rsidRPr="005329BD" w:rsidRDefault="005329BD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43.8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CMNuPw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5329BD" w:rsidRPr="005329BD" w:rsidRDefault="005329BD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5D5" w:rsidRPr="005329BD">
      <w:headerReference w:type="default" r:id="rId11"/>
      <w:footerReference w:type="even" r:id="rId12"/>
      <w:footerReference w:type="default" r:id="rId13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29BD" w:rsidRDefault="005329BD">
      <w:r>
        <w:separator/>
      </w:r>
    </w:p>
  </w:endnote>
  <w:endnote w:type="continuationSeparator" w:id="0">
    <w:p w:rsidR="005329BD" w:rsidRDefault="005329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5329BD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29BD" w:rsidRDefault="005329BD">
      <w:r>
        <w:separator/>
      </w:r>
    </w:p>
  </w:footnote>
  <w:footnote w:type="continuationSeparator" w:id="0">
    <w:p w:rsidR="005329BD" w:rsidRDefault="005329B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5329BD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0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5329BD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53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1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53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2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3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4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5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5329BD"/>
    <w:rsid w:val="004005C0"/>
    <w:rsid w:val="004E0B24"/>
    <w:rsid w:val="005329BD"/>
    <w:rsid w:val="006B6514"/>
    <w:rsid w:val="006C29BD"/>
    <w:rsid w:val="006C65D5"/>
    <w:rsid w:val="0075020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7</TotalTime>
  <Pages>2</Pages>
  <Words>67</Words>
  <Characters>386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1</cp:revision>
  <cp:lastPrinted>2001-11-07T12:28:00Z</cp:lastPrinted>
  <dcterms:created xsi:type="dcterms:W3CDTF">2025-03-13T11:45:00Z</dcterms:created>
  <dcterms:modified xsi:type="dcterms:W3CDTF">2025-03-13T11:52:00Z</dcterms:modified>
</cp:coreProperties>
</file>